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AF4C8" w14:textId="77777777" w:rsidR="00BD555C" w:rsidRDefault="00BD555C" w:rsidP="00BD55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MARGYT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fl.1488-9)</w:t>
      </w:r>
    </w:p>
    <w:p w14:paraId="48DD6616" w14:textId="77777777" w:rsidR="00BD555C" w:rsidRDefault="00BD555C" w:rsidP="00BD55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Bodmin.</w:t>
      </w:r>
    </w:p>
    <w:p w14:paraId="70A23421" w14:textId="77777777" w:rsidR="00BD555C" w:rsidRDefault="00BD555C" w:rsidP="00BD555C">
      <w:pPr>
        <w:pStyle w:val="NoSpacing"/>
        <w:rPr>
          <w:rFonts w:cs="Times New Roman"/>
          <w:szCs w:val="24"/>
        </w:rPr>
      </w:pPr>
    </w:p>
    <w:p w14:paraId="19B6C389" w14:textId="77777777" w:rsidR="00BD555C" w:rsidRDefault="00BD555C" w:rsidP="00BD555C">
      <w:pPr>
        <w:pStyle w:val="NoSpacing"/>
        <w:rPr>
          <w:rFonts w:cs="Times New Roman"/>
          <w:szCs w:val="24"/>
        </w:rPr>
      </w:pPr>
    </w:p>
    <w:p w14:paraId="137827D4" w14:textId="77777777" w:rsidR="00BD555C" w:rsidRDefault="00BD555C" w:rsidP="00BD55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1488-9</w:t>
      </w:r>
      <w:r>
        <w:rPr>
          <w:rFonts w:cs="Times New Roman"/>
          <w:szCs w:val="24"/>
        </w:rPr>
        <w:tab/>
        <w:t>Mayor.</w:t>
      </w:r>
    </w:p>
    <w:p w14:paraId="039CA751" w14:textId="77777777" w:rsidR="00BD555C" w:rsidRDefault="00BD555C" w:rsidP="00BD55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6F8E">
          <w:rPr>
            <w:rStyle w:val="Hyperlink"/>
            <w:rFonts w:cs="Times New Roman"/>
            <w:szCs w:val="24"/>
          </w:rPr>
          <w:t>https://www.yumpu.com/en/document/view/2595218/for-a-list-of-bodmin-mayors-click-here-bodmin-town-council</w:t>
        </w:r>
      </w:hyperlink>
      <w:r>
        <w:rPr>
          <w:rFonts w:cs="Times New Roman"/>
          <w:szCs w:val="24"/>
        </w:rPr>
        <w:t xml:space="preserve"> )</w:t>
      </w:r>
    </w:p>
    <w:p w14:paraId="2BCB83DA" w14:textId="77777777" w:rsidR="00BD555C" w:rsidRDefault="00BD555C" w:rsidP="00BD555C">
      <w:pPr>
        <w:pStyle w:val="NoSpacing"/>
        <w:rPr>
          <w:rFonts w:cs="Times New Roman"/>
          <w:szCs w:val="24"/>
        </w:rPr>
      </w:pPr>
    </w:p>
    <w:p w14:paraId="398E093A" w14:textId="77777777" w:rsidR="00BD555C" w:rsidRDefault="00BD555C" w:rsidP="00BD555C">
      <w:pPr>
        <w:pStyle w:val="NoSpacing"/>
        <w:rPr>
          <w:rFonts w:cs="Times New Roman"/>
          <w:szCs w:val="24"/>
        </w:rPr>
      </w:pPr>
    </w:p>
    <w:p w14:paraId="1904D768" w14:textId="77777777" w:rsidR="00BD555C" w:rsidRDefault="00BD555C" w:rsidP="00BD55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2024</w:t>
      </w:r>
    </w:p>
    <w:p w14:paraId="63D437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96FE8" w14:textId="77777777" w:rsidR="00BD555C" w:rsidRDefault="00BD555C" w:rsidP="009139A6">
      <w:r>
        <w:separator/>
      </w:r>
    </w:p>
  </w:endnote>
  <w:endnote w:type="continuationSeparator" w:id="0">
    <w:p w14:paraId="440D33B2" w14:textId="77777777" w:rsidR="00BD555C" w:rsidRDefault="00BD55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17A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266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403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6BDA1" w14:textId="77777777" w:rsidR="00BD555C" w:rsidRDefault="00BD555C" w:rsidP="009139A6">
      <w:r>
        <w:separator/>
      </w:r>
    </w:p>
  </w:footnote>
  <w:footnote w:type="continuationSeparator" w:id="0">
    <w:p w14:paraId="0D1E72A5" w14:textId="77777777" w:rsidR="00BD555C" w:rsidRDefault="00BD55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E04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D6E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1C5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55C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D555C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C54C2"/>
  <w15:chartTrackingRefBased/>
  <w15:docId w15:val="{2CE26445-62F5-4C44-BFCF-896D1AB05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D55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umpu.com/en/document/view/2595218/for-a-list-of-bodmin-mayors-click-here-bodmin-town-counci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2024-12-06T20:50:00Z</dcterms:created>
  <dcterms:modified xsi:type="dcterms:W3CDTF">2024-12-06T20:50:00Z</dcterms:modified>
</cp:coreProperties>
</file>